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Bathgate and Linlithgow</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Bathgate and Linlithgow</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Bathgate and Linlithgow</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Bathgate and Linlithgow</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Bathgate and Linlithgow</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Bathgate and Linlithgow are estimated to have a score of 1-2 on the PGSI (low-risk gambling), whilst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65.6% </w:t>
      </w:r>
      <w:r w:rsidRPr="004747BF">
        <w:rPr>
          <w:rFonts w:ascii="Libre Franklin Light" w:eastAsia="Times New Roman" w:hAnsi="Libre Franklin Light" w:cs="Calibri Light"/>
        </w:rPr>
        <w:t xml:space="preserve">of those respondents classified as PGSI 8+ in Bathgate and Linlithgow</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Bathgate and Linlithgow is estimated to be </w:t>
      </w:r>
      <w:r w:rsidRPr="00773DF7">
        <w:rPr>
          <w:rFonts w:ascii="Libre Franklin Light" w:eastAsia="Times New Roman" w:hAnsi="Libre Franklin Light" w:cs="Calibri Light"/>
          <w:b/>
          <w:bCs/>
          <w:color w:val="C45911" w:themeColor="accent2" w:themeShade="BF"/>
        </w:rPr>
        <w:t xml:space="preserve">£1,877,224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Bathgate and Linlithgow</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Bathgate and Linlithgow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Bathgate and Linlithgow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Bathgate and Linlithgow</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thgate and Linlithgow.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Bathgate and Linlithgow</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thgate and Linlithgow.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Bathgate and Linlithgow</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Bathgate and Linlithgow</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thgate and Linlithgow.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Bathgate and Linlithgow</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14.0%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Bathgate and Linlithgow</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Bathgate and Linlithgow</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Bathgate and Linlithgow</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Bathgate and Linlithgow</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Bathgate and Linlithgow</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£1,877,224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Bathgate and Linlithgow</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£30,577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£632,348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£45,299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£12,740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£23,357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£1,132,903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£1,877,224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Bathgate and Linlithgow</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Bathgate and Linlithgow</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Bathgate and Linlithgow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Bathgate and Linlithgow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Bathgate and Linlithgow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Bathgate and Linlithgow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Bathgate and Linlithgow</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Bathgate and Linlithgow</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Bathgate and Linlithgow</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Bathgate and Linlithgow</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Bathgate and Linlithgow</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Bathgate and Linlithgow</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31AF1E2-25F5-4DE3-B47C-293C23A76CF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